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E71" w:rsidRPr="00F82075" w:rsidRDefault="00BF6E71" w:rsidP="00841866">
      <w:pPr>
        <w:jc w:val="center"/>
        <w:rPr>
          <w:b/>
          <w:bCs/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>ĐỀ KIỂM TRA 45PHÚT HOÁ 10 CƠ BẢN</w:t>
      </w:r>
    </w:p>
    <w:p w:rsidR="00BF6E71" w:rsidRPr="00F82075" w:rsidRDefault="00BF6E71" w:rsidP="00841866">
      <w:pPr>
        <w:jc w:val="center"/>
        <w:rPr>
          <w:b/>
          <w:bCs/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>Năm học: 2014 – 2015 (Lần 4)</w:t>
      </w:r>
    </w:p>
    <w:p w:rsidR="00BF6E71" w:rsidRPr="00F82075" w:rsidRDefault="00BF6E71" w:rsidP="00841866">
      <w:pPr>
        <w:jc w:val="both"/>
        <w:rPr>
          <w:b/>
          <w:bCs/>
          <w:color w:val="FF0000"/>
          <w:sz w:val="26"/>
          <w:szCs w:val="26"/>
        </w:rPr>
      </w:pPr>
      <w:r w:rsidRPr="00F82075">
        <w:rPr>
          <w:b/>
          <w:bCs/>
          <w:color w:val="FF0000"/>
          <w:sz w:val="26"/>
          <w:szCs w:val="26"/>
        </w:rPr>
        <w:t>Mãđề: 137</w:t>
      </w:r>
    </w:p>
    <w:p w:rsidR="00BF6E71" w:rsidRPr="00F82075" w:rsidRDefault="00BF6E71" w:rsidP="00841866">
      <w:pPr>
        <w:ind w:left="180"/>
        <w:jc w:val="both"/>
        <w:rPr>
          <w:b/>
          <w:bCs/>
          <w:sz w:val="26"/>
          <w:szCs w:val="26"/>
        </w:rPr>
      </w:pPr>
      <w:r w:rsidRPr="00F82075">
        <w:rPr>
          <w:b/>
          <w:bCs/>
          <w:sz w:val="26"/>
          <w:szCs w:val="26"/>
        </w:rPr>
        <w:t>I. TRẮC NGHIỆM:(4.0 điểm)</w:t>
      </w:r>
    </w:p>
    <w:p w:rsidR="00BF6E71" w:rsidRPr="00F82075" w:rsidRDefault="00BF6E71" w:rsidP="00655E79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</w:rPr>
        <w:t xml:space="preserve">Câu 1: </w:t>
      </w:r>
      <w:r w:rsidRPr="00F82075">
        <w:rPr>
          <w:sz w:val="26"/>
          <w:szCs w:val="26"/>
          <w:lang w:val="pt-BR"/>
        </w:rPr>
        <w:t>Tỉ khối hơi của hỗn hợp khí A gồm oxi và ozon đối với hiđrô bằng 18. Thành phần phần trăm theo thể tích các khí trong hỗn hợp A là:</w:t>
      </w:r>
    </w:p>
    <w:p w:rsidR="00BF6E71" w:rsidRPr="00F82075" w:rsidRDefault="00BF6E71" w:rsidP="00655E7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A. 70% 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và 30% O</w:t>
      </w:r>
      <w:r w:rsidRPr="00F82075">
        <w:rPr>
          <w:sz w:val="26"/>
          <w:szCs w:val="26"/>
          <w:vertAlign w:val="subscript"/>
          <w:lang w:val="pt-BR"/>
        </w:rPr>
        <w:t>3</w:t>
      </w:r>
      <w:r w:rsidRPr="00F82075">
        <w:rPr>
          <w:sz w:val="26"/>
          <w:szCs w:val="26"/>
          <w:lang w:val="pt-BR"/>
        </w:rPr>
        <w:t>.</w:t>
      </w:r>
      <w:r w:rsidRPr="00F82075">
        <w:rPr>
          <w:sz w:val="26"/>
          <w:szCs w:val="26"/>
          <w:lang w:val="pt-BR"/>
        </w:rPr>
        <w:tab/>
        <w:t>B. 40% 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và 60% O</w:t>
      </w:r>
      <w:r w:rsidRPr="00F82075">
        <w:rPr>
          <w:sz w:val="26"/>
          <w:szCs w:val="26"/>
          <w:vertAlign w:val="subscript"/>
          <w:lang w:val="pt-BR"/>
        </w:rPr>
        <w:t>3</w:t>
      </w:r>
      <w:r w:rsidRPr="00F82075">
        <w:rPr>
          <w:sz w:val="26"/>
          <w:szCs w:val="26"/>
          <w:lang w:val="pt-BR"/>
        </w:rPr>
        <w:t>.</w:t>
      </w:r>
    </w:p>
    <w:p w:rsidR="00BF6E71" w:rsidRPr="00F82075" w:rsidRDefault="00BF6E71" w:rsidP="00655E7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C. 75% 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và 25% O</w:t>
      </w:r>
      <w:r w:rsidRPr="00F82075">
        <w:rPr>
          <w:sz w:val="26"/>
          <w:szCs w:val="26"/>
          <w:vertAlign w:val="subscript"/>
          <w:lang w:val="pt-BR"/>
        </w:rPr>
        <w:t>3</w:t>
      </w:r>
      <w:r w:rsidRPr="00F82075">
        <w:rPr>
          <w:sz w:val="26"/>
          <w:szCs w:val="26"/>
          <w:lang w:val="pt-BR"/>
        </w:rPr>
        <w:t>.</w:t>
      </w:r>
      <w:r w:rsidRPr="00F82075">
        <w:rPr>
          <w:sz w:val="26"/>
          <w:szCs w:val="26"/>
          <w:lang w:val="pt-BR"/>
        </w:rPr>
        <w:tab/>
        <w:t>D. 50% 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và 50% O</w:t>
      </w:r>
      <w:r w:rsidRPr="00F82075">
        <w:rPr>
          <w:sz w:val="26"/>
          <w:szCs w:val="26"/>
          <w:vertAlign w:val="subscript"/>
          <w:lang w:val="pt-BR"/>
        </w:rPr>
        <w:t>3</w:t>
      </w:r>
      <w:r w:rsidRPr="00F82075">
        <w:rPr>
          <w:sz w:val="26"/>
          <w:szCs w:val="26"/>
          <w:lang w:val="pt-BR"/>
        </w:rPr>
        <w:t>.</w:t>
      </w:r>
    </w:p>
    <w:p w:rsidR="00BF6E71" w:rsidRPr="00F82075" w:rsidRDefault="00BF6E71" w:rsidP="00655E79">
      <w:pPr>
        <w:ind w:left="180"/>
        <w:jc w:val="both"/>
        <w:rPr>
          <w:sz w:val="26"/>
          <w:szCs w:val="26"/>
        </w:rPr>
      </w:pPr>
      <w:r w:rsidRPr="00F82075">
        <w:rPr>
          <w:b/>
          <w:bCs/>
          <w:sz w:val="26"/>
          <w:szCs w:val="26"/>
        </w:rPr>
        <w:t xml:space="preserve">Câu 2: </w:t>
      </w:r>
      <w:r w:rsidRPr="00F82075">
        <w:rPr>
          <w:sz w:val="26"/>
          <w:szCs w:val="26"/>
        </w:rPr>
        <w:t>Khí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sunfurơ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còn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gọi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là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r w:rsidRPr="00F82075">
        <w:rPr>
          <w:sz w:val="26"/>
          <w:szCs w:val="26"/>
        </w:rPr>
        <w:t>A. sun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fu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ric.</w:t>
      </w:r>
      <w:r w:rsidRPr="00F82075">
        <w:rPr>
          <w:sz w:val="26"/>
          <w:szCs w:val="26"/>
        </w:rPr>
        <w:tab/>
        <w:t>B. lưu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huỳnh</w:t>
      </w:r>
      <w:r>
        <w:rPr>
          <w:sz w:val="26"/>
          <w:szCs w:val="26"/>
        </w:rPr>
        <w:t xml:space="preserve"> t</w:t>
      </w:r>
      <w:r w:rsidRPr="00F82075">
        <w:rPr>
          <w:sz w:val="26"/>
          <w:szCs w:val="26"/>
        </w:rPr>
        <w:t>rioxit.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r w:rsidRPr="00F82075">
        <w:rPr>
          <w:sz w:val="26"/>
          <w:szCs w:val="26"/>
        </w:rPr>
        <w:t>C. lưu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huỳnh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đioxit.</w:t>
      </w:r>
      <w:r w:rsidRPr="00F82075">
        <w:rPr>
          <w:sz w:val="26"/>
          <w:szCs w:val="26"/>
        </w:rPr>
        <w:tab/>
        <w:t>D.  an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hi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đrit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sunfuric.</w:t>
      </w:r>
    </w:p>
    <w:p w:rsidR="00BF6E71" w:rsidRPr="00F82075" w:rsidRDefault="00BF6E71" w:rsidP="00767A89">
      <w:pPr>
        <w:spacing w:before="60" w:after="60"/>
        <w:ind w:left="180"/>
        <w:rPr>
          <w:sz w:val="26"/>
          <w:szCs w:val="26"/>
          <w:lang w:val="de-DE"/>
        </w:rPr>
      </w:pPr>
      <w:r w:rsidRPr="00F82075">
        <w:rPr>
          <w:b/>
          <w:bCs/>
          <w:sz w:val="26"/>
          <w:szCs w:val="26"/>
        </w:rPr>
        <w:t xml:space="preserve">Câu 3: </w:t>
      </w:r>
      <w:r w:rsidRPr="00F82075">
        <w:rPr>
          <w:sz w:val="26"/>
          <w:szCs w:val="26"/>
          <w:lang w:val="de-DE"/>
        </w:rPr>
        <w:t>Thể tích khí lưu huỳnh đioxit (SO</w:t>
      </w:r>
      <w:r w:rsidRPr="00F82075">
        <w:rPr>
          <w:sz w:val="26"/>
          <w:szCs w:val="26"/>
          <w:vertAlign w:val="subscript"/>
          <w:lang w:val="de-DE"/>
        </w:rPr>
        <w:t>2</w:t>
      </w:r>
      <w:r w:rsidRPr="00F82075">
        <w:rPr>
          <w:sz w:val="26"/>
          <w:szCs w:val="26"/>
          <w:lang w:val="de-DE"/>
        </w:rPr>
        <w:t>) thu được ở đktc khi đốt 18 gam lưu huỳnh trong oxi (vừa đủ) là:</w:t>
      </w:r>
      <w:r w:rsidRPr="00F82075">
        <w:rPr>
          <w:sz w:val="26"/>
          <w:szCs w:val="26"/>
          <w:lang w:val="de-DE"/>
        </w:rPr>
        <w:tab/>
      </w:r>
    </w:p>
    <w:p w:rsidR="00BF6E71" w:rsidRPr="00F82075" w:rsidRDefault="00BF6E71" w:rsidP="00767A89">
      <w:pPr>
        <w:spacing w:before="60" w:after="60"/>
        <w:ind w:left="180" w:firstLine="540"/>
        <w:rPr>
          <w:sz w:val="26"/>
          <w:szCs w:val="26"/>
          <w:lang w:val="de-DE"/>
        </w:rPr>
      </w:pPr>
      <w:r w:rsidRPr="00F82075">
        <w:rPr>
          <w:sz w:val="26"/>
          <w:szCs w:val="26"/>
          <w:lang w:val="de-DE"/>
        </w:rPr>
        <w:t>A</w:t>
      </w:r>
      <w:r w:rsidRPr="00F82075">
        <w:rPr>
          <w:b/>
          <w:bCs/>
          <w:sz w:val="26"/>
          <w:szCs w:val="26"/>
          <w:lang w:val="de-DE"/>
        </w:rPr>
        <w:t>.</w:t>
      </w:r>
      <w:r w:rsidRPr="00F82075">
        <w:rPr>
          <w:sz w:val="26"/>
          <w:szCs w:val="26"/>
          <w:lang w:val="de-DE"/>
        </w:rPr>
        <w:t xml:space="preserve"> 8,4 lít</w:t>
      </w:r>
      <w:r w:rsidRPr="00F82075">
        <w:rPr>
          <w:sz w:val="26"/>
          <w:szCs w:val="26"/>
          <w:lang w:val="de-DE"/>
        </w:rPr>
        <w:tab/>
      </w:r>
      <w:r w:rsidRPr="00F82075">
        <w:rPr>
          <w:sz w:val="26"/>
          <w:szCs w:val="26"/>
          <w:lang w:val="de-DE"/>
        </w:rPr>
        <w:tab/>
        <w:t>B</w:t>
      </w:r>
      <w:r w:rsidRPr="00F82075">
        <w:rPr>
          <w:b/>
          <w:bCs/>
          <w:sz w:val="26"/>
          <w:szCs w:val="26"/>
          <w:lang w:val="de-DE"/>
        </w:rPr>
        <w:t>.</w:t>
      </w:r>
      <w:r w:rsidRPr="00F82075">
        <w:rPr>
          <w:sz w:val="26"/>
          <w:szCs w:val="26"/>
          <w:lang w:val="de-DE"/>
        </w:rPr>
        <w:t xml:space="preserve"> 12,6 lít</w:t>
      </w:r>
      <w:r w:rsidRPr="00F82075">
        <w:rPr>
          <w:sz w:val="26"/>
          <w:szCs w:val="26"/>
          <w:lang w:val="de-DE"/>
        </w:rPr>
        <w:tab/>
      </w:r>
      <w:r w:rsidRPr="00F82075">
        <w:rPr>
          <w:sz w:val="26"/>
          <w:szCs w:val="26"/>
          <w:lang w:val="de-DE"/>
        </w:rPr>
        <w:tab/>
      </w:r>
      <w:r w:rsidRPr="00F82075">
        <w:rPr>
          <w:sz w:val="26"/>
          <w:szCs w:val="26"/>
          <w:lang w:val="de-DE"/>
        </w:rPr>
        <w:tab/>
        <w:t>C</w:t>
      </w:r>
      <w:r w:rsidRPr="00F82075">
        <w:rPr>
          <w:b/>
          <w:bCs/>
          <w:sz w:val="26"/>
          <w:szCs w:val="26"/>
          <w:lang w:val="de-DE"/>
        </w:rPr>
        <w:t>.</w:t>
      </w:r>
      <w:r w:rsidRPr="00F82075">
        <w:rPr>
          <w:sz w:val="26"/>
          <w:szCs w:val="26"/>
          <w:lang w:val="de-DE"/>
        </w:rPr>
        <w:t xml:space="preserve"> 24,0 lít</w:t>
      </w:r>
      <w:r w:rsidRPr="00F82075">
        <w:rPr>
          <w:sz w:val="26"/>
          <w:szCs w:val="26"/>
          <w:lang w:val="de-DE"/>
        </w:rPr>
        <w:tab/>
      </w:r>
      <w:r w:rsidRPr="00F82075">
        <w:rPr>
          <w:sz w:val="26"/>
          <w:szCs w:val="26"/>
          <w:lang w:val="de-DE"/>
        </w:rPr>
        <w:tab/>
      </w:r>
      <w:r w:rsidRPr="00F82075">
        <w:rPr>
          <w:sz w:val="26"/>
          <w:szCs w:val="26"/>
          <w:lang w:val="de-DE"/>
        </w:rPr>
        <w:tab/>
        <w:t>D</w:t>
      </w:r>
      <w:r w:rsidRPr="00F82075">
        <w:rPr>
          <w:b/>
          <w:bCs/>
          <w:sz w:val="26"/>
          <w:szCs w:val="26"/>
          <w:lang w:val="de-DE"/>
        </w:rPr>
        <w:t>.</w:t>
      </w:r>
      <w:r w:rsidRPr="00F82075">
        <w:rPr>
          <w:sz w:val="26"/>
          <w:szCs w:val="26"/>
          <w:lang w:val="de-DE"/>
        </w:rPr>
        <w:t xml:space="preserve"> 4,2 lít</w:t>
      </w:r>
    </w:p>
    <w:p w:rsidR="00BF6E71" w:rsidRPr="00F82075" w:rsidRDefault="00BF6E71" w:rsidP="00767A89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Câu 4: </w:t>
      </w:r>
      <w:r w:rsidRPr="00F82075">
        <w:rPr>
          <w:sz w:val="26"/>
          <w:szCs w:val="26"/>
          <w:lang w:val="pt-BR"/>
        </w:rPr>
        <w:t xml:space="preserve">Phản ứng nào sau đây </w:t>
      </w:r>
      <w:r w:rsidRPr="00F82075">
        <w:rPr>
          <w:b/>
          <w:bCs/>
          <w:i/>
          <w:iCs/>
          <w:sz w:val="26"/>
          <w:szCs w:val="26"/>
          <w:lang w:val="pt-BR"/>
        </w:rPr>
        <w:t>đúng</w:t>
      </w:r>
      <w:r w:rsidRPr="00F82075">
        <w:rPr>
          <w:sz w:val="26"/>
          <w:szCs w:val="26"/>
          <w:lang w:val="pt-BR"/>
        </w:rPr>
        <w:t>?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A. 2Fe +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>(loãng)→ Fe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(SO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>)</w:t>
      </w:r>
      <w:r w:rsidRPr="00F82075">
        <w:rPr>
          <w:sz w:val="26"/>
          <w:szCs w:val="26"/>
          <w:vertAlign w:val="subscript"/>
          <w:lang w:val="pt-BR"/>
        </w:rPr>
        <w:t xml:space="preserve">3 </w:t>
      </w:r>
      <w:r w:rsidRPr="00F82075">
        <w:rPr>
          <w:sz w:val="26"/>
          <w:szCs w:val="26"/>
          <w:lang w:val="pt-BR"/>
        </w:rPr>
        <w:t>+ 3H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ab/>
        <w:t>B. Cu +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>(loãng)→ CuSO</w:t>
      </w:r>
      <w:r w:rsidRPr="00F82075">
        <w:rPr>
          <w:sz w:val="26"/>
          <w:szCs w:val="26"/>
          <w:vertAlign w:val="subscript"/>
          <w:lang w:val="pt-BR"/>
        </w:rPr>
        <w:t xml:space="preserve">4 </w:t>
      </w:r>
      <w:r w:rsidRPr="00F82075">
        <w:rPr>
          <w:sz w:val="26"/>
          <w:szCs w:val="26"/>
          <w:lang w:val="pt-BR"/>
        </w:rPr>
        <w:t>+ SO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+ 2H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O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 xml:space="preserve">C. C + </w:t>
      </w:r>
      <w:r w:rsidRPr="00F82075">
        <w:rPr>
          <w:sz w:val="26"/>
          <w:szCs w:val="26"/>
          <w:lang w:val="vi-VN"/>
        </w:rPr>
        <w:t>2</w:t>
      </w:r>
      <w:r w:rsidRPr="00F82075">
        <w:rPr>
          <w:sz w:val="26"/>
          <w:szCs w:val="26"/>
          <w:lang w:val="pt-BR"/>
        </w:rPr>
        <w:t>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>(đặc)→ CO</w:t>
      </w:r>
      <w:r w:rsidRPr="00F82075">
        <w:rPr>
          <w:sz w:val="26"/>
          <w:szCs w:val="26"/>
          <w:vertAlign w:val="subscript"/>
          <w:lang w:val="vi-VN"/>
        </w:rPr>
        <w:t>2</w:t>
      </w:r>
      <w:r w:rsidRPr="00F82075">
        <w:rPr>
          <w:sz w:val="26"/>
          <w:szCs w:val="26"/>
          <w:lang w:val="pt-BR"/>
        </w:rPr>
        <w:t>+ 2H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O + 2SO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ab/>
        <w:t>D. FeO +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>(đặc)→ FeSO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>+ 2H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O </w:t>
      </w:r>
    </w:p>
    <w:p w:rsidR="00BF6E71" w:rsidRPr="00F82075" w:rsidRDefault="00BF6E71" w:rsidP="00E87F33">
      <w:pPr>
        <w:ind w:left="180"/>
        <w:rPr>
          <w:sz w:val="26"/>
          <w:szCs w:val="26"/>
        </w:rPr>
      </w:pPr>
      <w:r w:rsidRPr="00F82075">
        <w:rPr>
          <w:b/>
          <w:bCs/>
          <w:sz w:val="26"/>
          <w:szCs w:val="26"/>
          <w:lang w:val="pt-BR"/>
        </w:rPr>
        <w:t xml:space="preserve">Câu 5: </w:t>
      </w:r>
      <w:r w:rsidRPr="00F82075">
        <w:rPr>
          <w:sz w:val="26"/>
          <w:szCs w:val="26"/>
        </w:rPr>
        <w:t>Dẫntoànbộ 0,2 molkhí</w:t>
      </w:r>
      <w:r w:rsidRPr="00F82075">
        <w:rPr>
          <w:sz w:val="26"/>
          <w:szCs w:val="26"/>
          <w:lang w:val="pt-BR"/>
        </w:rPr>
        <w:t xml:space="preserve"> SO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</w:rPr>
        <w:t>vào500ml dung dịchCa(OH)</w:t>
      </w:r>
      <w:r w:rsidRPr="00F82075">
        <w:rPr>
          <w:sz w:val="26"/>
          <w:szCs w:val="26"/>
          <w:vertAlign w:val="subscript"/>
        </w:rPr>
        <w:t>2</w:t>
      </w:r>
      <w:r w:rsidRPr="00F82075">
        <w:rPr>
          <w:sz w:val="26"/>
          <w:szCs w:val="26"/>
        </w:rPr>
        <w:t xml:space="preserve">0,3M . Chất tan trong dung dịchlà: </w:t>
      </w:r>
    </w:p>
    <w:p w:rsidR="00BF6E71" w:rsidRPr="00F82075" w:rsidRDefault="00BF6E71" w:rsidP="00E87F33">
      <w:pPr>
        <w:ind w:left="180" w:firstLine="540"/>
        <w:rPr>
          <w:sz w:val="26"/>
          <w:szCs w:val="26"/>
        </w:rPr>
      </w:pPr>
      <w:r w:rsidRPr="00F82075">
        <w:rPr>
          <w:sz w:val="26"/>
          <w:szCs w:val="26"/>
        </w:rPr>
        <w:t>A. CaSO</w:t>
      </w:r>
      <w:r w:rsidRPr="00F82075">
        <w:rPr>
          <w:sz w:val="26"/>
          <w:szCs w:val="26"/>
          <w:vertAlign w:val="subscript"/>
        </w:rPr>
        <w:t>3</w:t>
      </w:r>
      <w:r w:rsidRPr="00F82075">
        <w:rPr>
          <w:sz w:val="26"/>
          <w:szCs w:val="26"/>
        </w:rPr>
        <w:tab/>
      </w:r>
      <w:r w:rsidRPr="00F82075">
        <w:rPr>
          <w:sz w:val="26"/>
          <w:szCs w:val="26"/>
        </w:rPr>
        <w:tab/>
      </w:r>
      <w:r w:rsidRPr="00F82075">
        <w:rPr>
          <w:sz w:val="26"/>
          <w:szCs w:val="26"/>
        </w:rPr>
        <w:tab/>
      </w:r>
      <w:r w:rsidRPr="00F82075">
        <w:rPr>
          <w:sz w:val="26"/>
          <w:szCs w:val="26"/>
        </w:rPr>
        <w:tab/>
        <w:t>B. Ca(HSO</w:t>
      </w:r>
      <w:r w:rsidRPr="00F82075">
        <w:rPr>
          <w:sz w:val="26"/>
          <w:szCs w:val="26"/>
          <w:vertAlign w:val="subscript"/>
        </w:rPr>
        <w:t>3</w:t>
      </w:r>
      <w:r w:rsidRPr="00F82075">
        <w:rPr>
          <w:sz w:val="26"/>
          <w:szCs w:val="26"/>
        </w:rPr>
        <w:t>)</w:t>
      </w:r>
      <w:r w:rsidRPr="00F82075">
        <w:rPr>
          <w:sz w:val="26"/>
          <w:szCs w:val="26"/>
          <w:vertAlign w:val="subscript"/>
        </w:rPr>
        <w:t>2</w:t>
      </w:r>
    </w:p>
    <w:p w:rsidR="00BF6E71" w:rsidRPr="00F82075" w:rsidRDefault="00BF6E71" w:rsidP="00E87F33">
      <w:pPr>
        <w:ind w:left="180" w:firstLine="540"/>
        <w:rPr>
          <w:sz w:val="26"/>
          <w:szCs w:val="26"/>
        </w:rPr>
      </w:pPr>
      <w:r w:rsidRPr="00F82075">
        <w:rPr>
          <w:sz w:val="26"/>
          <w:szCs w:val="26"/>
        </w:rPr>
        <w:t>C. CaSO</w:t>
      </w:r>
      <w:r w:rsidRPr="00F82075">
        <w:rPr>
          <w:sz w:val="26"/>
          <w:szCs w:val="26"/>
          <w:vertAlign w:val="subscript"/>
        </w:rPr>
        <w:t xml:space="preserve">3 </w:t>
      </w:r>
      <w:r w:rsidRPr="00F82075">
        <w:rPr>
          <w:sz w:val="26"/>
          <w:szCs w:val="26"/>
        </w:rPr>
        <w:t>vàCa(OH)</w:t>
      </w:r>
      <w:r w:rsidRPr="00F82075">
        <w:rPr>
          <w:sz w:val="26"/>
          <w:szCs w:val="26"/>
          <w:vertAlign w:val="subscript"/>
        </w:rPr>
        <w:t>2</w:t>
      </w:r>
      <w:r w:rsidRPr="00F82075">
        <w:rPr>
          <w:sz w:val="26"/>
          <w:szCs w:val="26"/>
        </w:rPr>
        <w:tab/>
      </w:r>
      <w:r w:rsidRPr="00F82075">
        <w:rPr>
          <w:sz w:val="26"/>
          <w:szCs w:val="26"/>
        </w:rPr>
        <w:tab/>
        <w:t>D. CaSO</w:t>
      </w:r>
      <w:r w:rsidRPr="00F82075">
        <w:rPr>
          <w:sz w:val="26"/>
          <w:szCs w:val="26"/>
          <w:vertAlign w:val="subscript"/>
        </w:rPr>
        <w:t xml:space="preserve">3 </w:t>
      </w:r>
      <w:r w:rsidRPr="00F82075">
        <w:rPr>
          <w:sz w:val="26"/>
          <w:szCs w:val="26"/>
        </w:rPr>
        <w:t>vàCa(HSO</w:t>
      </w:r>
      <w:r w:rsidRPr="00F82075">
        <w:rPr>
          <w:sz w:val="26"/>
          <w:szCs w:val="26"/>
          <w:vertAlign w:val="subscript"/>
        </w:rPr>
        <w:t>3</w:t>
      </w:r>
      <w:r w:rsidRPr="00F82075">
        <w:rPr>
          <w:sz w:val="26"/>
          <w:szCs w:val="26"/>
        </w:rPr>
        <w:t>)</w:t>
      </w:r>
      <w:r w:rsidRPr="00F82075">
        <w:rPr>
          <w:sz w:val="26"/>
          <w:szCs w:val="26"/>
          <w:vertAlign w:val="subscript"/>
        </w:rPr>
        <w:t>2</w:t>
      </w:r>
    </w:p>
    <w:p w:rsidR="00BF6E71" w:rsidRPr="00F82075" w:rsidRDefault="00BF6E71" w:rsidP="0030358C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Câu 6: </w:t>
      </w:r>
      <w:r w:rsidRPr="00F82075">
        <w:rPr>
          <w:sz w:val="26"/>
          <w:szCs w:val="26"/>
          <w:lang w:val="pt-BR"/>
        </w:rPr>
        <w:t>Nguyên tử của nguyên tố X có cấu hình electron nguyên tử: 1s</w:t>
      </w:r>
      <w:r w:rsidRPr="00F82075">
        <w:rPr>
          <w:sz w:val="26"/>
          <w:szCs w:val="26"/>
          <w:vertAlign w:val="superscript"/>
          <w:lang w:val="pt-BR"/>
        </w:rPr>
        <w:t>2</w:t>
      </w:r>
      <w:r w:rsidRPr="00F82075">
        <w:rPr>
          <w:sz w:val="26"/>
          <w:szCs w:val="26"/>
          <w:lang w:val="pt-BR"/>
        </w:rPr>
        <w:t>2s</w:t>
      </w:r>
      <w:r w:rsidRPr="00F82075">
        <w:rPr>
          <w:sz w:val="26"/>
          <w:szCs w:val="26"/>
          <w:vertAlign w:val="superscript"/>
          <w:lang w:val="pt-BR"/>
        </w:rPr>
        <w:t>2</w:t>
      </w:r>
      <w:r w:rsidRPr="00F82075">
        <w:rPr>
          <w:sz w:val="26"/>
          <w:szCs w:val="26"/>
          <w:lang w:val="pt-BR"/>
        </w:rPr>
        <w:t>2p</w:t>
      </w:r>
      <w:r w:rsidRPr="00F82075">
        <w:rPr>
          <w:sz w:val="26"/>
          <w:szCs w:val="26"/>
          <w:vertAlign w:val="superscript"/>
          <w:lang w:val="pt-BR"/>
        </w:rPr>
        <w:t>4</w:t>
      </w:r>
      <w:r w:rsidRPr="00F82075">
        <w:rPr>
          <w:sz w:val="26"/>
          <w:szCs w:val="26"/>
          <w:lang w:val="pt-BR"/>
        </w:rPr>
        <w:t>. Vị trí của X trong bảng tuần hoàn là: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A. Ô thứ 8, chu kì 2, nhóm VIA.</w:t>
      </w:r>
      <w:r w:rsidRPr="00F82075">
        <w:rPr>
          <w:sz w:val="26"/>
          <w:szCs w:val="26"/>
          <w:lang w:val="pt-BR"/>
        </w:rPr>
        <w:tab/>
        <w:t>B. Ô thứ 8, chu kì 4, nhóm IVA.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C. Ô thứ 8, chu kì 2, nhóm IVA.</w:t>
      </w:r>
      <w:r w:rsidRPr="00F82075">
        <w:rPr>
          <w:sz w:val="26"/>
          <w:szCs w:val="26"/>
          <w:lang w:val="pt-BR"/>
        </w:rPr>
        <w:tab/>
        <w:t>D. Ô thứ 16, chu kì 3, nhóm VIA.</w:t>
      </w:r>
    </w:p>
    <w:p w:rsidR="00BF6E71" w:rsidRPr="00F82075" w:rsidRDefault="00BF6E71" w:rsidP="0030358C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Câu 7: </w:t>
      </w:r>
      <w:r w:rsidRPr="00F82075">
        <w:rPr>
          <w:sz w:val="26"/>
          <w:szCs w:val="26"/>
          <w:lang w:val="pt-BR"/>
        </w:rPr>
        <w:t>Muốn pha loãng axit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 xml:space="preserve"> đặc cần làm như sau:</w:t>
      </w:r>
    </w:p>
    <w:p w:rsidR="00BF6E71" w:rsidRPr="00F82075" w:rsidRDefault="00BF6E71" w:rsidP="0030358C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A. Rót từ từ nước vào axit đặc.</w:t>
      </w:r>
      <w:r w:rsidRPr="00F82075">
        <w:rPr>
          <w:sz w:val="26"/>
          <w:szCs w:val="26"/>
          <w:lang w:val="pt-BR"/>
        </w:rPr>
        <w:tab/>
        <w:t>B. Rót nước thật nhanh vào axit đặc.</w:t>
      </w:r>
    </w:p>
    <w:p w:rsidR="00BF6E71" w:rsidRPr="00F82075" w:rsidRDefault="00BF6E71" w:rsidP="0030358C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C. Rót từ từ axit đặc vào nước.</w:t>
      </w:r>
      <w:r w:rsidRPr="00F82075">
        <w:rPr>
          <w:sz w:val="26"/>
          <w:szCs w:val="26"/>
          <w:lang w:val="pt-BR"/>
        </w:rPr>
        <w:tab/>
        <w:t>D. Rót nhanh axit vào nước.</w:t>
      </w:r>
    </w:p>
    <w:p w:rsidR="00BF6E71" w:rsidRPr="00F82075" w:rsidRDefault="00BF6E71" w:rsidP="00FA2BC7">
      <w:pPr>
        <w:ind w:left="180"/>
        <w:rPr>
          <w:sz w:val="26"/>
          <w:szCs w:val="26"/>
          <w:lang w:val="fr-FR"/>
        </w:rPr>
      </w:pPr>
      <w:r w:rsidRPr="00F82075">
        <w:rPr>
          <w:b/>
          <w:bCs/>
          <w:sz w:val="26"/>
          <w:szCs w:val="26"/>
          <w:lang w:val="pt-BR"/>
        </w:rPr>
        <w:t xml:space="preserve">Câu 8: </w:t>
      </w:r>
      <w:r w:rsidRPr="00F82075">
        <w:rPr>
          <w:sz w:val="26"/>
          <w:szCs w:val="26"/>
          <w:lang w:val="fr-FR"/>
        </w:rPr>
        <w:t>Cho 11,2 gam Fe và 6,4 gam Cu tácdụngvớidungdịch H</w:t>
      </w:r>
      <w:r w:rsidRPr="00F82075">
        <w:rPr>
          <w:sz w:val="26"/>
          <w:szCs w:val="26"/>
          <w:vertAlign w:val="subscript"/>
          <w:lang w:val="fr-FR"/>
        </w:rPr>
        <w:t>2</w:t>
      </w:r>
      <w:r w:rsidRPr="00F82075">
        <w:rPr>
          <w:sz w:val="26"/>
          <w:szCs w:val="26"/>
          <w:lang w:val="fr-FR"/>
        </w:rPr>
        <w:t>SO</w:t>
      </w:r>
      <w:r w:rsidRPr="00F82075">
        <w:rPr>
          <w:sz w:val="26"/>
          <w:szCs w:val="26"/>
          <w:vertAlign w:val="subscript"/>
          <w:lang w:val="fr-FR"/>
        </w:rPr>
        <w:t>4</w:t>
      </w:r>
      <w:r w:rsidRPr="00F82075">
        <w:rPr>
          <w:sz w:val="26"/>
          <w:szCs w:val="26"/>
          <w:lang w:val="fr-FR"/>
        </w:rPr>
        <w:t>loãng, dư. Sauphảnứngthuđược V lítkhí H</w:t>
      </w:r>
      <w:r w:rsidRPr="00F82075">
        <w:rPr>
          <w:sz w:val="26"/>
          <w:szCs w:val="26"/>
          <w:vertAlign w:val="subscript"/>
          <w:lang w:val="fr-FR"/>
        </w:rPr>
        <w:t>2</w:t>
      </w:r>
      <w:r w:rsidRPr="00F82075">
        <w:rPr>
          <w:sz w:val="26"/>
          <w:szCs w:val="26"/>
          <w:lang w:val="fr-FR"/>
        </w:rPr>
        <w:t xml:space="preserve"> (đktc). Giátrịcủa V là : </w:t>
      </w:r>
    </w:p>
    <w:p w:rsidR="00BF6E71" w:rsidRPr="00F82075" w:rsidRDefault="00BF6E71" w:rsidP="00FA2BC7">
      <w:pPr>
        <w:ind w:left="180" w:firstLine="540"/>
        <w:rPr>
          <w:sz w:val="26"/>
          <w:szCs w:val="26"/>
          <w:lang w:val="fr-FR"/>
        </w:rPr>
      </w:pPr>
      <w:r w:rsidRPr="00F82075">
        <w:rPr>
          <w:sz w:val="26"/>
          <w:szCs w:val="26"/>
          <w:lang w:val="fr-FR"/>
        </w:rPr>
        <w:t>A. 2,24 lít                   B. 6,72lít                                C. 3,36lít</w:t>
      </w:r>
      <w:r w:rsidRPr="00F82075">
        <w:rPr>
          <w:sz w:val="26"/>
          <w:szCs w:val="26"/>
          <w:lang w:val="fr-FR"/>
        </w:rPr>
        <w:tab/>
        <w:t>D. 4,48lít</w:t>
      </w:r>
    </w:p>
    <w:p w:rsidR="00BF6E71" w:rsidRPr="00F82075" w:rsidRDefault="00BF6E71" w:rsidP="00FA2BC7">
      <w:pPr>
        <w:ind w:left="180"/>
        <w:jc w:val="both"/>
        <w:rPr>
          <w:sz w:val="26"/>
          <w:szCs w:val="26"/>
        </w:rPr>
      </w:pPr>
      <w:r w:rsidRPr="00F82075">
        <w:rPr>
          <w:b/>
          <w:bCs/>
          <w:sz w:val="26"/>
          <w:szCs w:val="26"/>
        </w:rPr>
        <w:t xml:space="preserve">Câu 9: </w:t>
      </w:r>
      <w:r w:rsidRPr="00F82075">
        <w:rPr>
          <w:sz w:val="26"/>
          <w:szCs w:val="26"/>
        </w:rPr>
        <w:t>Sụckhí SO</w:t>
      </w:r>
      <w:r w:rsidRPr="00F82075">
        <w:rPr>
          <w:sz w:val="26"/>
          <w:szCs w:val="26"/>
          <w:vertAlign w:val="subscript"/>
        </w:rPr>
        <w:t>2</w:t>
      </w:r>
      <w:r w:rsidRPr="00F82075">
        <w:rPr>
          <w:sz w:val="26"/>
          <w:szCs w:val="26"/>
        </w:rPr>
        <w:t>vào dung dịch H</w:t>
      </w:r>
      <w:r w:rsidRPr="00F82075">
        <w:rPr>
          <w:sz w:val="26"/>
          <w:szCs w:val="26"/>
          <w:vertAlign w:val="subscript"/>
        </w:rPr>
        <w:t>2</w:t>
      </w:r>
      <w:r w:rsidRPr="00F82075">
        <w:rPr>
          <w:sz w:val="26"/>
          <w:szCs w:val="26"/>
        </w:rPr>
        <w:t xml:space="preserve">S. Hiệntượnglà: 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r w:rsidRPr="00F82075">
        <w:rPr>
          <w:sz w:val="26"/>
          <w:szCs w:val="26"/>
        </w:rPr>
        <w:t>A. dung dịchvẫn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bị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đục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màu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vàng.</w:t>
      </w:r>
      <w:r w:rsidRPr="00F82075">
        <w:rPr>
          <w:sz w:val="26"/>
          <w:szCs w:val="26"/>
        </w:rPr>
        <w:tab/>
        <w:t>B. không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có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hiện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tượng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gì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xảy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ra.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</w:rPr>
      </w:pPr>
      <w:r w:rsidRPr="00F82075">
        <w:rPr>
          <w:sz w:val="26"/>
          <w:szCs w:val="26"/>
        </w:rPr>
        <w:t>C. dung dịch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chuyển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thành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màu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nâu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đen.</w:t>
      </w:r>
      <w:r w:rsidRPr="00F82075">
        <w:rPr>
          <w:sz w:val="26"/>
          <w:szCs w:val="26"/>
        </w:rPr>
        <w:tab/>
        <w:t>D. tạo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thành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chất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rắn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màu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nâu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đỏ.</w:t>
      </w:r>
    </w:p>
    <w:p w:rsidR="00BF6E71" w:rsidRPr="00F82075" w:rsidRDefault="00BF6E71" w:rsidP="00655E79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Câu 10: </w:t>
      </w:r>
      <w:r w:rsidRPr="00F82075">
        <w:rPr>
          <w:sz w:val="26"/>
          <w:szCs w:val="26"/>
          <w:lang w:val="pt-BR"/>
        </w:rPr>
        <w:t>Kim loại nào sau đây sẽ thụ động hóa khi gặp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 xml:space="preserve"> đặc nguội?</w:t>
      </w:r>
    </w:p>
    <w:p w:rsidR="00BF6E71" w:rsidRPr="00F82075" w:rsidRDefault="00BF6E71" w:rsidP="00655E79">
      <w:pPr>
        <w:tabs>
          <w:tab w:val="left" w:pos="5760"/>
        </w:tabs>
        <w:ind w:left="540"/>
        <w:jc w:val="both"/>
        <w:rPr>
          <w:sz w:val="26"/>
          <w:szCs w:val="26"/>
          <w:lang w:val="it-IT"/>
        </w:rPr>
      </w:pPr>
      <w:r w:rsidRPr="00F82075">
        <w:rPr>
          <w:sz w:val="26"/>
          <w:szCs w:val="26"/>
          <w:lang w:val="it-IT"/>
        </w:rPr>
        <w:t>A. Al và Zn</w:t>
      </w:r>
      <w:r w:rsidRPr="00F82075">
        <w:rPr>
          <w:sz w:val="26"/>
          <w:szCs w:val="26"/>
          <w:lang w:val="it-IT"/>
        </w:rPr>
        <w:tab/>
        <w:t>B. Al và Fe.</w:t>
      </w:r>
    </w:p>
    <w:p w:rsidR="00BF6E71" w:rsidRPr="00F82075" w:rsidRDefault="00BF6E71" w:rsidP="00655E7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C. Fe và Cu.</w:t>
      </w:r>
      <w:r w:rsidRPr="00F82075">
        <w:rPr>
          <w:sz w:val="26"/>
          <w:szCs w:val="26"/>
          <w:lang w:val="pt-BR"/>
        </w:rPr>
        <w:tab/>
        <w:t>D. Fe và Mg.</w:t>
      </w:r>
    </w:p>
    <w:p w:rsidR="00BF6E71" w:rsidRPr="00F82075" w:rsidRDefault="00BF6E71" w:rsidP="006D0384">
      <w:pPr>
        <w:ind w:left="180"/>
        <w:jc w:val="both"/>
        <w:rPr>
          <w:noProof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3.25pt;margin-top:1.15pt;width:222pt;height:104.15pt;z-index:251658240;visibility:visible" strokecolor="white">
            <v:textbox>
              <w:txbxContent>
                <w:p w:rsidR="00BF6E71" w:rsidRDefault="00BF6E71" w:rsidP="006D0384">
                  <w:pPr>
                    <w:ind w:left="180"/>
                    <w:jc w:val="both"/>
                    <w:rPr>
                      <w:sz w:val="26"/>
                      <w:szCs w:val="26"/>
                    </w:rPr>
                  </w:pPr>
                  <w:r w:rsidRPr="006D0384">
                    <w:rPr>
                      <w:sz w:val="26"/>
                      <w:szCs w:val="26"/>
                    </w:rPr>
                    <w:t>H</w:t>
                  </w:r>
                  <w:r>
                    <w:rPr>
                      <w:sz w:val="26"/>
                      <w:szCs w:val="26"/>
                    </w:rPr>
                    <w:t>ình bên mô tả thí nghiệm điều chế một c</w:t>
                  </w:r>
                  <w:r w:rsidRPr="006D0384">
                    <w:rPr>
                      <w:sz w:val="26"/>
                      <w:szCs w:val="26"/>
                    </w:rPr>
                    <w:t>hất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6D0384">
                    <w:rPr>
                      <w:sz w:val="26"/>
                      <w:szCs w:val="26"/>
                    </w:rPr>
                    <w:t>vô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6D0384">
                    <w:rPr>
                      <w:sz w:val="26"/>
                      <w:szCs w:val="26"/>
                    </w:rPr>
                    <w:t>cơ</w:t>
                  </w:r>
                  <w:r>
                    <w:rPr>
                      <w:sz w:val="26"/>
                      <w:szCs w:val="26"/>
                    </w:rPr>
                    <w:t xml:space="preserve"> X. Vậy X là:</w:t>
                  </w:r>
                </w:p>
                <w:p w:rsidR="00BF6E71" w:rsidRPr="0030378F" w:rsidRDefault="00BF6E71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A.Cl</w:t>
                  </w:r>
                  <w:r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BF6E71" w:rsidRPr="0030378F" w:rsidRDefault="00BF6E71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  <w:bookmarkStart w:id="0" w:name="_GoBack"/>
                  <w:bookmarkEnd w:id="0"/>
                  <w:r w:rsidRPr="0030378F">
                    <w:rPr>
                      <w:sz w:val="26"/>
                      <w:szCs w:val="26"/>
                    </w:rPr>
                    <w:t>.O</w:t>
                  </w:r>
                  <w:r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BF6E71" w:rsidRPr="0030378F" w:rsidRDefault="00BF6E71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C.SO</w:t>
                  </w:r>
                  <w:r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BF6E71" w:rsidRPr="0030378F" w:rsidRDefault="00BF6E71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D.H</w:t>
                  </w:r>
                  <w:r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  <w:r w:rsidRPr="0030378F">
                    <w:rPr>
                      <w:sz w:val="26"/>
                      <w:szCs w:val="26"/>
                    </w:rPr>
                    <w:t>S</w:t>
                  </w:r>
                </w:p>
                <w:p w:rsidR="00BF6E71" w:rsidRDefault="00BF6E71"/>
              </w:txbxContent>
            </v:textbox>
          </v:shape>
        </w:pict>
      </w:r>
      <w:r w:rsidRPr="00F82075">
        <w:rPr>
          <w:b/>
          <w:bCs/>
          <w:sz w:val="26"/>
          <w:szCs w:val="26"/>
        </w:rPr>
        <w:t xml:space="preserve">Câu 11: </w:t>
      </w:r>
    </w:p>
    <w:p w:rsidR="00BF6E71" w:rsidRPr="00F82075" w:rsidRDefault="00BF6E71" w:rsidP="00865B96">
      <w:pPr>
        <w:ind w:left="180"/>
        <w:jc w:val="both"/>
        <w:rPr>
          <w:b/>
          <w:bCs/>
          <w:noProof/>
          <w:sz w:val="26"/>
          <w:szCs w:val="26"/>
        </w:rPr>
      </w:pPr>
      <w:r>
        <w:rPr>
          <w:noProof/>
        </w:rPr>
        <w:pict>
          <v:shape id="Text Box 2" o:spid="_x0000_s1027" type="#_x0000_t202" style="position:absolute;left:0;text-align:left;margin-left:495pt;margin-top:31.9pt;width:28.35pt;height:21.75pt;z-index:251657216;visibility:visible">
            <v:textbox style="mso-next-textbox:#Text Box 2;mso-fit-shape-to-text:t">
              <w:txbxContent>
                <w:p w:rsidR="00BF6E71" w:rsidRPr="001126A9" w:rsidRDefault="00BF6E71">
                  <w:pPr>
                    <w:rPr>
                      <w:b/>
                      <w:bCs/>
                    </w:rPr>
                  </w:pPr>
                  <w:r w:rsidRPr="001126A9">
                    <w:rPr>
                      <w:b/>
                      <w:bCs/>
                    </w:rPr>
                    <w:t>X</w:t>
                  </w:r>
                </w:p>
              </w:txbxContent>
            </v:textbox>
          </v:shape>
        </w:pict>
      </w:r>
      <w:r>
        <w:rPr>
          <w:b/>
          <w:bCs/>
          <w:noProof/>
          <w:sz w:val="26"/>
          <w:szCs w:val="26"/>
        </w:rPr>
        <w:t xml:space="preserve">                                                                                                           </w:t>
      </w:r>
      <w:r w:rsidRPr="006106DF">
        <w:rPr>
          <w:b/>
          <w:bCs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i1025" type="#_x0000_t75" style="width:175.5pt;height:87.75pt;visibility:visible">
            <v:imagedata r:id="rId5" o:title=""/>
          </v:shape>
        </w:pict>
      </w:r>
    </w:p>
    <w:p w:rsidR="00BF6E71" w:rsidRPr="00F82075" w:rsidRDefault="00BF6E71" w:rsidP="001126A9">
      <w:pPr>
        <w:jc w:val="both"/>
        <w:rPr>
          <w:sz w:val="26"/>
          <w:szCs w:val="26"/>
          <w:lang w:val="pt-BR"/>
        </w:rPr>
      </w:pPr>
    </w:p>
    <w:p w:rsidR="00BF6E71" w:rsidRPr="00F82075" w:rsidRDefault="00BF6E71" w:rsidP="004C650D">
      <w:pPr>
        <w:ind w:left="180"/>
        <w:rPr>
          <w:sz w:val="26"/>
          <w:szCs w:val="26"/>
          <w:vertAlign w:val="subscript"/>
        </w:rPr>
      </w:pPr>
      <w:r w:rsidRPr="00F82075">
        <w:rPr>
          <w:b/>
          <w:bCs/>
          <w:sz w:val="26"/>
          <w:szCs w:val="26"/>
          <w:lang w:val="pt-BR"/>
        </w:rPr>
        <w:t xml:space="preserve">Câu 12: </w:t>
      </w:r>
      <w:r w:rsidRPr="00F82075">
        <w:rPr>
          <w:sz w:val="26"/>
          <w:szCs w:val="26"/>
        </w:rPr>
        <w:t>Hòa tan hoàntoàn 7,6 g hỗnhợp Al</w:t>
      </w:r>
      <w:r w:rsidRPr="00F82075">
        <w:rPr>
          <w:sz w:val="26"/>
          <w:szCs w:val="26"/>
          <w:vertAlign w:val="subscript"/>
        </w:rPr>
        <w:t>2</w:t>
      </w:r>
      <w:r w:rsidRPr="00F82075">
        <w:rPr>
          <w:sz w:val="26"/>
          <w:szCs w:val="26"/>
        </w:rPr>
        <w:t>O</w:t>
      </w:r>
      <w:r w:rsidRPr="00F82075">
        <w:rPr>
          <w:sz w:val="26"/>
          <w:szCs w:val="26"/>
          <w:vertAlign w:val="subscript"/>
        </w:rPr>
        <w:t>3</w:t>
      </w:r>
      <w:r w:rsidRPr="00F82075">
        <w:rPr>
          <w:sz w:val="26"/>
          <w:szCs w:val="26"/>
        </w:rPr>
        <w:t>, MgO, CuO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trong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axit 350 ml dung dịch H</w:t>
      </w:r>
      <w:r w:rsidRPr="00F82075">
        <w:rPr>
          <w:sz w:val="26"/>
          <w:szCs w:val="26"/>
          <w:vertAlign w:val="subscript"/>
        </w:rPr>
        <w:t>2</w:t>
      </w:r>
      <w:r w:rsidRPr="00F82075">
        <w:rPr>
          <w:sz w:val="26"/>
          <w:szCs w:val="26"/>
        </w:rPr>
        <w:t>SO</w:t>
      </w:r>
      <w:r w:rsidRPr="00F82075">
        <w:rPr>
          <w:sz w:val="26"/>
          <w:szCs w:val="26"/>
          <w:vertAlign w:val="subscript"/>
        </w:rPr>
        <w:t xml:space="preserve">4 </w:t>
      </w:r>
      <w:r w:rsidRPr="00F82075">
        <w:rPr>
          <w:sz w:val="26"/>
          <w:szCs w:val="26"/>
        </w:rPr>
        <w:t>0,05M. Khối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lượng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muối khan thu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được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sau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khi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cô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cạn</w:t>
      </w:r>
      <w:r>
        <w:rPr>
          <w:sz w:val="26"/>
          <w:szCs w:val="26"/>
        </w:rPr>
        <w:t xml:space="preserve"> </w:t>
      </w:r>
      <w:r w:rsidRPr="00F82075">
        <w:rPr>
          <w:sz w:val="26"/>
          <w:szCs w:val="26"/>
        </w:rPr>
        <w:t>là:</w:t>
      </w:r>
    </w:p>
    <w:p w:rsidR="00BF6E71" w:rsidRPr="00F82075" w:rsidRDefault="00BF6E71" w:rsidP="00E87F33">
      <w:pPr>
        <w:ind w:left="180" w:firstLine="540"/>
        <w:rPr>
          <w:sz w:val="26"/>
          <w:szCs w:val="26"/>
        </w:rPr>
      </w:pPr>
      <w:r w:rsidRPr="00F82075">
        <w:rPr>
          <w:sz w:val="26"/>
          <w:szCs w:val="26"/>
        </w:rPr>
        <w:t>A. 0,9gam</w:t>
      </w:r>
      <w:r w:rsidRPr="00F82075">
        <w:rPr>
          <w:sz w:val="26"/>
          <w:szCs w:val="26"/>
        </w:rPr>
        <w:tab/>
        <w:t>B. 9,28 gam</w:t>
      </w:r>
      <w:r w:rsidRPr="00F82075">
        <w:rPr>
          <w:sz w:val="26"/>
          <w:szCs w:val="26"/>
        </w:rPr>
        <w:tab/>
        <w:t>C. 0,928 gam</w:t>
      </w:r>
      <w:r w:rsidRPr="00F82075">
        <w:rPr>
          <w:sz w:val="26"/>
          <w:szCs w:val="26"/>
        </w:rPr>
        <w:tab/>
        <w:t>D. 9 gam</w:t>
      </w:r>
    </w:p>
    <w:p w:rsidR="00BF6E71" w:rsidRPr="00F82075" w:rsidRDefault="00BF6E71" w:rsidP="00B015E0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Câu 13: </w:t>
      </w:r>
      <w:r w:rsidRPr="00F82075">
        <w:rPr>
          <w:sz w:val="26"/>
          <w:szCs w:val="26"/>
          <w:lang w:val="pt-BR"/>
        </w:rPr>
        <w:t>Có các phát biểu sau:</w:t>
      </w:r>
    </w:p>
    <w:p w:rsidR="00BF6E71" w:rsidRPr="00F82075" w:rsidRDefault="00BF6E71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Trong y học, ozon dùng để chữa sâu răng.</w:t>
      </w:r>
    </w:p>
    <w:p w:rsidR="00BF6E71" w:rsidRPr="00F82075" w:rsidRDefault="00BF6E71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Trong đời sống, ozon dùng để khử trùng nước sinh hoạt.</w:t>
      </w:r>
    </w:p>
    <w:p w:rsidR="00BF6E71" w:rsidRPr="00F82075" w:rsidRDefault="00BF6E71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Ozon có tính oxi hóa mạnh hơn oxi.</w:t>
      </w:r>
    </w:p>
    <w:p w:rsidR="00BF6E71" w:rsidRPr="00F82075" w:rsidRDefault="00BF6E71" w:rsidP="008C119C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Ozon oxi hóa được Au và Pt.</w:t>
      </w:r>
    </w:p>
    <w:p w:rsidR="00BF6E71" w:rsidRPr="00F82075" w:rsidRDefault="00BF6E71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Một lượng nhỏ ozon có tác dụng làm cho không khí trong lành.</w:t>
      </w:r>
    </w:p>
    <w:p w:rsidR="00BF6E71" w:rsidRPr="00F82075" w:rsidRDefault="00BF6E71" w:rsidP="006E247C">
      <w:pPr>
        <w:pStyle w:val="ListParagraph"/>
        <w:ind w:left="108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Số phát biểu đúng là:</w:t>
      </w:r>
    </w:p>
    <w:p w:rsidR="00BF6E71" w:rsidRPr="00F82075" w:rsidRDefault="00BF6E71" w:rsidP="00F82075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4</w:t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  <w:t>B. 5</w:t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  <w:t>C.2</w:t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  <w:t>D. 3</w:t>
      </w:r>
    </w:p>
    <w:p w:rsidR="00BF6E71" w:rsidRPr="00F82075" w:rsidRDefault="00BF6E71" w:rsidP="00841866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Câu 14: </w:t>
      </w:r>
      <w:r w:rsidRPr="00F82075">
        <w:rPr>
          <w:sz w:val="26"/>
          <w:szCs w:val="26"/>
          <w:lang w:val="pt-BR"/>
        </w:rPr>
        <w:t>Cho phản ứng: aMg + bH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 xml:space="preserve"> → cMgSO</w:t>
      </w:r>
      <w:r w:rsidRPr="00F82075">
        <w:rPr>
          <w:sz w:val="26"/>
          <w:szCs w:val="26"/>
          <w:vertAlign w:val="subscript"/>
          <w:lang w:val="pt-BR"/>
        </w:rPr>
        <w:t xml:space="preserve">4 </w:t>
      </w:r>
      <w:r w:rsidRPr="00F82075">
        <w:rPr>
          <w:sz w:val="26"/>
          <w:szCs w:val="26"/>
          <w:lang w:val="pt-BR"/>
        </w:rPr>
        <w:t>+ dS + eH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O. Tổng hệ số cân bằng (số nguyên, tối giản) của các chất trong phản ứng trên là:</w:t>
      </w:r>
    </w:p>
    <w:p w:rsidR="00BF6E71" w:rsidRPr="00F82075" w:rsidRDefault="00BF6E71" w:rsidP="00CE2B54">
      <w:pPr>
        <w:tabs>
          <w:tab w:val="left" w:pos="360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A. 15</w:t>
      </w:r>
      <w:r w:rsidRPr="00F82075">
        <w:rPr>
          <w:sz w:val="26"/>
          <w:szCs w:val="26"/>
          <w:lang w:val="pt-BR"/>
        </w:rPr>
        <w:tab/>
        <w:t>B. 7</w:t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  <w:t>C. 13</w:t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  <w:t>D. 14</w:t>
      </w:r>
    </w:p>
    <w:p w:rsidR="00BF6E71" w:rsidRPr="00F82075" w:rsidRDefault="00BF6E71" w:rsidP="00E87F33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Câu 15: </w:t>
      </w:r>
      <w:r w:rsidRPr="00F82075">
        <w:rPr>
          <w:sz w:val="26"/>
          <w:szCs w:val="26"/>
          <w:lang w:val="pt-BR"/>
        </w:rPr>
        <w:t>Kim loại nào sau đây tác dụng với lưu huỳnh ở nhiệt thường?</w:t>
      </w:r>
    </w:p>
    <w:p w:rsidR="00BF6E71" w:rsidRPr="00F82075" w:rsidRDefault="00BF6E71" w:rsidP="00CE2B54">
      <w:pPr>
        <w:tabs>
          <w:tab w:val="left" w:pos="3600"/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A. Al</w:t>
      </w:r>
      <w:r w:rsidRPr="00F82075">
        <w:rPr>
          <w:sz w:val="26"/>
          <w:szCs w:val="26"/>
          <w:lang w:val="pt-BR"/>
        </w:rPr>
        <w:tab/>
        <w:t>B. Fe</w:t>
      </w:r>
      <w:r w:rsidRPr="00F82075">
        <w:rPr>
          <w:sz w:val="26"/>
          <w:szCs w:val="26"/>
          <w:lang w:val="pt-BR"/>
        </w:rPr>
        <w:tab/>
        <w:t>C. Cu</w:t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</w:r>
      <w:r w:rsidRPr="00F82075">
        <w:rPr>
          <w:sz w:val="26"/>
          <w:szCs w:val="26"/>
          <w:lang w:val="pt-BR"/>
        </w:rPr>
        <w:tab/>
        <w:t>D. Hg</w:t>
      </w:r>
    </w:p>
    <w:p w:rsidR="00BF6E71" w:rsidRPr="00F82075" w:rsidRDefault="00BF6E71" w:rsidP="00C60360">
      <w:pPr>
        <w:ind w:left="180"/>
        <w:jc w:val="both"/>
        <w:rPr>
          <w:b/>
          <w:bCs/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Câu 16: </w:t>
      </w:r>
      <w:r w:rsidRPr="00F82075">
        <w:rPr>
          <w:sz w:val="26"/>
          <w:szCs w:val="26"/>
          <w:lang w:val="pt-BR"/>
        </w:rPr>
        <w:t>Cho 13(g) Zn tác dụng với 3</w:t>
      </w:r>
      <w:r w:rsidRPr="00F82075">
        <w:rPr>
          <w:sz w:val="26"/>
          <w:szCs w:val="26"/>
          <w:lang w:val="vi-VN"/>
        </w:rPr>
        <w:t>,</w:t>
      </w:r>
      <w:r w:rsidRPr="00F82075">
        <w:rPr>
          <w:sz w:val="26"/>
          <w:szCs w:val="26"/>
          <w:lang w:val="pt-BR"/>
        </w:rPr>
        <w:t>2 (g) S. Sản phẩm thu được sau khi phản ứng xảy ra hoàn toàn là: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A. ZnS.</w:t>
      </w:r>
      <w:r w:rsidRPr="00F82075">
        <w:rPr>
          <w:sz w:val="26"/>
          <w:szCs w:val="26"/>
          <w:lang w:val="pt-BR"/>
        </w:rPr>
        <w:tab/>
        <w:t>B. ZnS và S.</w:t>
      </w:r>
    </w:p>
    <w:p w:rsidR="00BF6E71" w:rsidRPr="00F82075" w:rsidRDefault="00BF6E71" w:rsidP="00841866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C. ZnS và Zn.</w:t>
      </w:r>
      <w:r w:rsidRPr="00F82075">
        <w:rPr>
          <w:sz w:val="26"/>
          <w:szCs w:val="26"/>
          <w:lang w:val="pt-BR"/>
        </w:rPr>
        <w:tab/>
        <w:t>D. ZnS, Zn và S.</w:t>
      </w:r>
    </w:p>
    <w:p w:rsidR="00BF6E71" w:rsidRPr="00F82075" w:rsidRDefault="00BF6E71" w:rsidP="0030358C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ind w:left="180"/>
        <w:jc w:val="both"/>
        <w:rPr>
          <w:b/>
          <w:bCs/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>I. TỰ LUẬN:(6.0 điểm)</w:t>
      </w:r>
    </w:p>
    <w:p w:rsidR="00BF6E71" w:rsidRPr="00F82075" w:rsidRDefault="00BF6E71" w:rsidP="00841866">
      <w:pPr>
        <w:ind w:left="180"/>
        <w:jc w:val="both"/>
        <w:rPr>
          <w:b/>
          <w:bCs/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Bài 1: (2.0 điểm): </w:t>
      </w:r>
    </w:p>
    <w:p w:rsidR="00BF6E71" w:rsidRPr="00F82075" w:rsidRDefault="00BF6E71" w:rsidP="004E5C1B">
      <w:pPr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 xml:space="preserve">   a.Viết các phương trình phản ứng, thực hiện theo dãy chuyển hóa sau(ghi rõ điều kiện nếu có):</w:t>
      </w:r>
    </w:p>
    <w:p w:rsidR="00BF6E71" w:rsidRPr="00F82075" w:rsidRDefault="00BF6E71" w:rsidP="00511016">
      <w:pPr>
        <w:ind w:left="900" w:firstLine="540"/>
        <w:jc w:val="both"/>
        <w:rPr>
          <w:b/>
          <w:bCs/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Na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S </w:t>
      </w:r>
      <w:r w:rsidRPr="00F82075">
        <w:rPr>
          <w:position w:val="-6"/>
          <w:sz w:val="26"/>
          <w:szCs w:val="26"/>
          <w:lang w:val="pt-BR"/>
        </w:rPr>
        <w:object w:dxaOrig="600" w:dyaOrig="320">
          <v:shape id="_x0000_i1026" type="#_x0000_t75" style="width:30.75pt;height:15.75pt" o:ole="">
            <v:imagedata r:id="rId6" o:title=""/>
          </v:shape>
          <o:OLEObject Type="Embed" ProgID="Equation.DSMT4" ShapeID="_x0000_i1026" DrawAspect="Content" ObjectID="_1489898417" r:id="rId7"/>
        </w:object>
      </w:r>
      <w:r w:rsidRPr="00F82075">
        <w:rPr>
          <w:sz w:val="26"/>
          <w:szCs w:val="26"/>
          <w:lang w:val="pt-BR"/>
        </w:rPr>
        <w:t>ZnS</w:t>
      </w:r>
      <w:r w:rsidRPr="00F82075">
        <w:rPr>
          <w:position w:val="-6"/>
          <w:sz w:val="26"/>
          <w:szCs w:val="26"/>
          <w:lang w:val="pt-BR"/>
        </w:rPr>
        <w:object w:dxaOrig="639" w:dyaOrig="320">
          <v:shape id="_x0000_i1027" type="#_x0000_t75" style="width:31.5pt;height:15.75pt" o:ole="">
            <v:imagedata r:id="rId8" o:title=""/>
          </v:shape>
          <o:OLEObject Type="Embed" ProgID="Equation.DSMT4" ShapeID="_x0000_i1027" DrawAspect="Content" ObjectID="_1489898418" r:id="rId9"/>
        </w:object>
      </w:r>
      <w:r w:rsidRPr="00F82075">
        <w:rPr>
          <w:sz w:val="26"/>
          <w:szCs w:val="26"/>
          <w:lang w:val="pt-BR"/>
        </w:rPr>
        <w:t xml:space="preserve">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</w:t>
      </w:r>
      <w:r w:rsidRPr="00F82075">
        <w:rPr>
          <w:position w:val="-6"/>
          <w:sz w:val="26"/>
          <w:szCs w:val="26"/>
          <w:lang w:val="pt-BR"/>
        </w:rPr>
        <w:object w:dxaOrig="620" w:dyaOrig="320">
          <v:shape id="_x0000_i1028" type="#_x0000_t75" style="width:30.75pt;height:15.75pt" o:ole="">
            <v:imagedata r:id="rId10" o:title=""/>
          </v:shape>
          <o:OLEObject Type="Embed" ProgID="Equation.DSMT4" ShapeID="_x0000_i1028" DrawAspect="Content" ObjectID="_1489898419" r:id="rId11"/>
        </w:object>
      </w:r>
      <w:r w:rsidRPr="00F82075">
        <w:rPr>
          <w:sz w:val="26"/>
          <w:szCs w:val="26"/>
          <w:lang w:val="pt-BR"/>
        </w:rPr>
        <w:t xml:space="preserve">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position w:val="-6"/>
          <w:sz w:val="26"/>
          <w:szCs w:val="26"/>
          <w:lang w:val="pt-BR"/>
        </w:rPr>
        <w:object w:dxaOrig="639" w:dyaOrig="320">
          <v:shape id="_x0000_i1029" type="#_x0000_t75" style="width:31.5pt;height:15.75pt" o:ole="">
            <v:imagedata r:id="rId12" o:title=""/>
          </v:shape>
          <o:OLEObject Type="Embed" ProgID="Equation.DSMT4" ShapeID="_x0000_i1029" DrawAspect="Content" ObjectID="_1489898420" r:id="rId13"/>
        </w:object>
      </w:r>
      <w:r w:rsidRPr="00F82075">
        <w:rPr>
          <w:sz w:val="26"/>
          <w:szCs w:val="26"/>
          <w:lang w:val="pt-BR"/>
        </w:rPr>
        <w:t xml:space="preserve"> Na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</w:p>
    <w:p w:rsidR="00BF6E71" w:rsidRPr="00F82075" w:rsidRDefault="00BF6E71" w:rsidP="00841866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b. Hoàn thành các phương trình phản ứng sau:</w:t>
      </w:r>
    </w:p>
    <w:p w:rsidR="00BF6E71" w:rsidRPr="00F82075" w:rsidRDefault="00BF6E71" w:rsidP="00511016">
      <w:pPr>
        <w:ind w:left="900" w:firstLine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(1)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  +  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  →    </w:t>
      </w:r>
    </w:p>
    <w:p w:rsidR="00BF6E71" w:rsidRPr="00F82075" w:rsidRDefault="00BF6E71" w:rsidP="00511016">
      <w:pPr>
        <w:ind w:left="900" w:firstLine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(2) SO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 +  Br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 + 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O  →    </w:t>
      </w:r>
    </w:p>
    <w:p w:rsidR="00BF6E71" w:rsidRPr="00F82075" w:rsidRDefault="00BF6E71" w:rsidP="00511016">
      <w:pPr>
        <w:ind w:left="900" w:firstLine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(3) S  +  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 xml:space="preserve">  →        </w:t>
      </w:r>
    </w:p>
    <w:p w:rsidR="00BF6E71" w:rsidRPr="00F82075" w:rsidRDefault="00BF6E71" w:rsidP="00511016">
      <w:pPr>
        <w:ind w:left="900" w:firstLine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(4) CuO  + 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 xml:space="preserve"> (loãng)  →    </w:t>
      </w:r>
    </w:p>
    <w:p w:rsidR="00BF6E71" w:rsidRPr="00F82075" w:rsidRDefault="00BF6E71" w:rsidP="00841866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Bài 2: (2.0 điểm): </w:t>
      </w:r>
      <w:r w:rsidRPr="00F82075">
        <w:rPr>
          <w:sz w:val="26"/>
          <w:szCs w:val="26"/>
          <w:lang w:val="es-ES_tradnl"/>
        </w:rPr>
        <w:t>Bằng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phương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pháp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hoá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học, hãy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phân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biệt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các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dung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dịch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mất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nhãn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ðựng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các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chất</w:t>
      </w:r>
      <w:r>
        <w:rPr>
          <w:sz w:val="26"/>
          <w:szCs w:val="26"/>
          <w:lang w:val="es-ES_tradnl"/>
        </w:rPr>
        <w:t xml:space="preserve"> </w:t>
      </w:r>
      <w:r w:rsidRPr="00F82075">
        <w:rPr>
          <w:sz w:val="26"/>
          <w:szCs w:val="26"/>
          <w:lang w:val="es-ES_tradnl"/>
        </w:rPr>
        <w:t>sau</w:t>
      </w:r>
      <w:r w:rsidRPr="00F82075">
        <w:rPr>
          <w:sz w:val="26"/>
          <w:szCs w:val="26"/>
          <w:lang w:val="pt-BR"/>
        </w:rPr>
        <w:t xml:space="preserve">: </w:t>
      </w:r>
    </w:p>
    <w:p w:rsidR="00BF6E71" w:rsidRPr="00F82075" w:rsidRDefault="00BF6E71" w:rsidP="004731B9">
      <w:pPr>
        <w:ind w:left="2340" w:firstLine="540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Na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>, Na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</w:t>
      </w:r>
      <w:r w:rsidRPr="00F82075">
        <w:rPr>
          <w:sz w:val="26"/>
          <w:szCs w:val="26"/>
          <w:vertAlign w:val="subscript"/>
          <w:lang w:val="pt-BR"/>
        </w:rPr>
        <w:t xml:space="preserve">, </w:t>
      </w:r>
      <w:r w:rsidRPr="00F82075">
        <w:rPr>
          <w:sz w:val="26"/>
          <w:szCs w:val="26"/>
          <w:lang w:val="pt-BR"/>
        </w:rPr>
        <w:t>KCl,KNO</w:t>
      </w:r>
      <w:r w:rsidRPr="00F82075">
        <w:rPr>
          <w:sz w:val="26"/>
          <w:szCs w:val="26"/>
          <w:vertAlign w:val="subscript"/>
          <w:lang w:val="pt-BR"/>
        </w:rPr>
        <w:t>3</w:t>
      </w:r>
    </w:p>
    <w:p w:rsidR="00BF6E71" w:rsidRPr="00F82075" w:rsidRDefault="00BF6E71" w:rsidP="00841866">
      <w:pPr>
        <w:ind w:left="180"/>
        <w:jc w:val="both"/>
        <w:rPr>
          <w:sz w:val="26"/>
          <w:szCs w:val="26"/>
          <w:lang w:val="pt-BR"/>
        </w:rPr>
      </w:pPr>
      <w:r w:rsidRPr="00F82075">
        <w:rPr>
          <w:b/>
          <w:bCs/>
          <w:sz w:val="26"/>
          <w:szCs w:val="26"/>
          <w:lang w:val="pt-BR"/>
        </w:rPr>
        <w:t xml:space="preserve">Bài 3: (2.0 điểm): </w:t>
      </w:r>
      <w:r w:rsidRPr="00F82075">
        <w:rPr>
          <w:sz w:val="26"/>
          <w:szCs w:val="26"/>
          <w:lang w:val="pt-BR"/>
        </w:rPr>
        <w:t>Cho 8,8 gam hỗn hợp hai kim loại Cu và Fe tác dụng hết với dung dịch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 xml:space="preserve"> 98% ( d = 1,84g/ml), nóng dư thu được 3,36 lít khí SO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(đkc).</w:t>
      </w:r>
    </w:p>
    <w:p w:rsidR="00BF6E71" w:rsidRPr="00F82075" w:rsidRDefault="00BF6E71" w:rsidP="00167F8B">
      <w:pPr>
        <w:ind w:left="180" w:firstLine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a. Tính thành phần phần trăm khối lượng mỗi kim loại trong hỗn hợp ban đầu (</w:t>
      </w:r>
      <w:r w:rsidRPr="00F82075">
        <w:rPr>
          <w:i/>
          <w:iCs/>
          <w:sz w:val="26"/>
          <w:szCs w:val="26"/>
          <w:lang w:val="pt-BR"/>
        </w:rPr>
        <w:t>1 điểm</w:t>
      </w:r>
      <w:r w:rsidRPr="00F82075">
        <w:rPr>
          <w:sz w:val="26"/>
          <w:szCs w:val="26"/>
          <w:lang w:val="pt-BR"/>
        </w:rPr>
        <w:t>)</w:t>
      </w:r>
    </w:p>
    <w:p w:rsidR="00BF6E71" w:rsidRPr="00F82075" w:rsidRDefault="00BF6E71" w:rsidP="00167F8B">
      <w:pPr>
        <w:ind w:left="180" w:firstLine="540"/>
        <w:jc w:val="both"/>
        <w:rPr>
          <w:sz w:val="26"/>
          <w:szCs w:val="26"/>
          <w:lang w:val="pt-BR"/>
        </w:rPr>
      </w:pPr>
      <w:r w:rsidRPr="00F82075">
        <w:rPr>
          <w:sz w:val="26"/>
          <w:szCs w:val="26"/>
          <w:lang w:val="pt-BR"/>
        </w:rPr>
        <w:t>b. Tính thể tích dung dịch H</w:t>
      </w:r>
      <w:r w:rsidRPr="00F82075">
        <w:rPr>
          <w:sz w:val="26"/>
          <w:szCs w:val="26"/>
          <w:vertAlign w:val="subscript"/>
          <w:lang w:val="pt-BR"/>
        </w:rPr>
        <w:t>2</w:t>
      </w:r>
      <w:r w:rsidRPr="00F82075">
        <w:rPr>
          <w:sz w:val="26"/>
          <w:szCs w:val="26"/>
          <w:lang w:val="pt-BR"/>
        </w:rPr>
        <w:t>SO</w:t>
      </w:r>
      <w:r w:rsidRPr="00F82075">
        <w:rPr>
          <w:sz w:val="26"/>
          <w:szCs w:val="26"/>
          <w:vertAlign w:val="subscript"/>
          <w:lang w:val="pt-BR"/>
        </w:rPr>
        <w:t>4</w:t>
      </w:r>
      <w:r w:rsidRPr="00F82075">
        <w:rPr>
          <w:sz w:val="26"/>
          <w:szCs w:val="26"/>
          <w:lang w:val="pt-BR"/>
        </w:rPr>
        <w:t xml:space="preserve"> cần dùng biết dùng dư 15% (</w:t>
      </w:r>
      <w:r w:rsidRPr="00F82075">
        <w:rPr>
          <w:i/>
          <w:iCs/>
          <w:sz w:val="26"/>
          <w:szCs w:val="26"/>
          <w:lang w:val="pt-BR"/>
        </w:rPr>
        <w:t>1 điểm</w:t>
      </w:r>
      <w:r w:rsidRPr="00F82075">
        <w:rPr>
          <w:sz w:val="26"/>
          <w:szCs w:val="26"/>
          <w:lang w:val="pt-BR"/>
        </w:rPr>
        <w:t>).</w:t>
      </w:r>
    </w:p>
    <w:p w:rsidR="00BF6E71" w:rsidRPr="00F82075" w:rsidRDefault="00BF6E71" w:rsidP="00841866">
      <w:pPr>
        <w:ind w:left="180"/>
        <w:jc w:val="center"/>
        <w:rPr>
          <w:b/>
          <w:bCs/>
          <w:sz w:val="26"/>
          <w:szCs w:val="26"/>
          <w:lang w:val="pt-BR"/>
        </w:rPr>
      </w:pPr>
      <w:r w:rsidRPr="00F82075">
        <w:rPr>
          <w:b/>
          <w:bCs/>
          <w:i/>
          <w:iCs/>
          <w:sz w:val="26"/>
          <w:szCs w:val="26"/>
          <w:lang w:val="pt-BR"/>
        </w:rPr>
        <w:t>(  Cu = 64        Fe = 56          H = 1          S = 32             O = 16</w:t>
      </w:r>
      <w:r w:rsidRPr="00F82075">
        <w:rPr>
          <w:b/>
          <w:bCs/>
          <w:sz w:val="26"/>
          <w:szCs w:val="26"/>
          <w:lang w:val="pt-BR"/>
        </w:rPr>
        <w:t xml:space="preserve"> )</w:t>
      </w: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 w:rsidP="00841866">
      <w:pPr>
        <w:jc w:val="both"/>
        <w:rPr>
          <w:b/>
          <w:bCs/>
          <w:sz w:val="26"/>
          <w:szCs w:val="26"/>
          <w:lang w:val="pt-BR"/>
        </w:rPr>
      </w:pPr>
    </w:p>
    <w:p w:rsidR="00BF6E71" w:rsidRPr="00F82075" w:rsidRDefault="00BF6E71">
      <w:pPr>
        <w:rPr>
          <w:sz w:val="26"/>
          <w:szCs w:val="26"/>
        </w:rPr>
      </w:pPr>
    </w:p>
    <w:sectPr w:rsidR="00BF6E71" w:rsidRPr="00F82075" w:rsidSect="00B60AD0">
      <w:pgSz w:w="12240" w:h="15840"/>
      <w:pgMar w:top="36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0F80"/>
    <w:multiLevelType w:val="hybridMultilevel"/>
    <w:tmpl w:val="E3E2E498"/>
    <w:lvl w:ilvl="0" w:tplc="238AE234">
      <w:start w:val="1"/>
      <w:numFmt w:val="upperLetter"/>
      <w:lvlText w:val="%1."/>
      <w:lvlJc w:val="left"/>
      <w:pPr>
        <w:ind w:left="1530" w:hanging="36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2F2D7B0F"/>
    <w:multiLevelType w:val="hybridMultilevel"/>
    <w:tmpl w:val="88F8023A"/>
    <w:lvl w:ilvl="0" w:tplc="0BF87568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7C3E60"/>
    <w:multiLevelType w:val="hybridMultilevel"/>
    <w:tmpl w:val="6CC42F02"/>
    <w:lvl w:ilvl="0" w:tplc="05BECC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A03A8D"/>
    <w:multiLevelType w:val="hybridMultilevel"/>
    <w:tmpl w:val="B69C1324"/>
    <w:lvl w:ilvl="0" w:tplc="DE72513A">
      <w:start w:val="1"/>
      <w:numFmt w:val="upperLetter"/>
      <w:lvlText w:val="%1.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>
      <w:start w:val="1"/>
      <w:numFmt w:val="lowerRoman"/>
      <w:lvlText w:val="%3."/>
      <w:lvlJc w:val="right"/>
      <w:pPr>
        <w:ind w:left="3330" w:hanging="180"/>
      </w:pPr>
    </w:lvl>
    <w:lvl w:ilvl="3" w:tplc="0409000F">
      <w:start w:val="1"/>
      <w:numFmt w:val="decimal"/>
      <w:lvlText w:val="%4."/>
      <w:lvlJc w:val="left"/>
      <w:pPr>
        <w:ind w:left="4050" w:hanging="360"/>
      </w:pPr>
    </w:lvl>
    <w:lvl w:ilvl="4" w:tplc="04090019">
      <w:start w:val="1"/>
      <w:numFmt w:val="lowerLetter"/>
      <w:lvlText w:val="%5."/>
      <w:lvlJc w:val="left"/>
      <w:pPr>
        <w:ind w:left="4770" w:hanging="360"/>
      </w:pPr>
    </w:lvl>
    <w:lvl w:ilvl="5" w:tplc="0409001B">
      <w:start w:val="1"/>
      <w:numFmt w:val="lowerRoman"/>
      <w:lvlText w:val="%6."/>
      <w:lvlJc w:val="right"/>
      <w:pPr>
        <w:ind w:left="5490" w:hanging="180"/>
      </w:pPr>
    </w:lvl>
    <w:lvl w:ilvl="6" w:tplc="0409000F">
      <w:start w:val="1"/>
      <w:numFmt w:val="decimal"/>
      <w:lvlText w:val="%7."/>
      <w:lvlJc w:val="left"/>
      <w:pPr>
        <w:ind w:left="6210" w:hanging="360"/>
      </w:pPr>
    </w:lvl>
    <w:lvl w:ilvl="7" w:tplc="04090019">
      <w:start w:val="1"/>
      <w:numFmt w:val="lowerLetter"/>
      <w:lvlText w:val="%8."/>
      <w:lvlJc w:val="left"/>
      <w:pPr>
        <w:ind w:left="6930" w:hanging="360"/>
      </w:pPr>
    </w:lvl>
    <w:lvl w:ilvl="8" w:tplc="0409001B">
      <w:start w:val="1"/>
      <w:numFmt w:val="lowerRoman"/>
      <w:lvlText w:val="%9."/>
      <w:lvlJc w:val="right"/>
      <w:pPr>
        <w:ind w:left="7650" w:hanging="180"/>
      </w:pPr>
    </w:lvl>
  </w:abstractNum>
  <w:abstractNum w:abstractNumId="4">
    <w:nsid w:val="7A251E0B"/>
    <w:multiLevelType w:val="hybridMultilevel"/>
    <w:tmpl w:val="89DEAFC6"/>
    <w:lvl w:ilvl="0" w:tplc="A0F686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866"/>
    <w:rsid w:val="00014121"/>
    <w:rsid w:val="000371ED"/>
    <w:rsid w:val="00051226"/>
    <w:rsid w:val="00071499"/>
    <w:rsid w:val="000740B3"/>
    <w:rsid w:val="000F7E82"/>
    <w:rsid w:val="001126A9"/>
    <w:rsid w:val="00115987"/>
    <w:rsid w:val="00167F8B"/>
    <w:rsid w:val="0017345D"/>
    <w:rsid w:val="00230282"/>
    <w:rsid w:val="0023262A"/>
    <w:rsid w:val="00236014"/>
    <w:rsid w:val="002D2354"/>
    <w:rsid w:val="002E1B2D"/>
    <w:rsid w:val="002E5982"/>
    <w:rsid w:val="002F57B8"/>
    <w:rsid w:val="0030358C"/>
    <w:rsid w:val="0030378F"/>
    <w:rsid w:val="00312D05"/>
    <w:rsid w:val="00313D4C"/>
    <w:rsid w:val="00356227"/>
    <w:rsid w:val="003D5346"/>
    <w:rsid w:val="003E4462"/>
    <w:rsid w:val="003F3A1A"/>
    <w:rsid w:val="00421E3D"/>
    <w:rsid w:val="0042652B"/>
    <w:rsid w:val="004731B9"/>
    <w:rsid w:val="004C650D"/>
    <w:rsid w:val="004E5C1B"/>
    <w:rsid w:val="00511016"/>
    <w:rsid w:val="00562EF0"/>
    <w:rsid w:val="006106DF"/>
    <w:rsid w:val="00654C64"/>
    <w:rsid w:val="00655E79"/>
    <w:rsid w:val="006D0384"/>
    <w:rsid w:val="006E247C"/>
    <w:rsid w:val="00767A89"/>
    <w:rsid w:val="007907CC"/>
    <w:rsid w:val="007C3B8B"/>
    <w:rsid w:val="007C5709"/>
    <w:rsid w:val="00841866"/>
    <w:rsid w:val="00844F92"/>
    <w:rsid w:val="00865B96"/>
    <w:rsid w:val="008B78DF"/>
    <w:rsid w:val="008C119C"/>
    <w:rsid w:val="00921EB6"/>
    <w:rsid w:val="009C7EAC"/>
    <w:rsid w:val="009E0478"/>
    <w:rsid w:val="00A402C4"/>
    <w:rsid w:val="00A4271F"/>
    <w:rsid w:val="00A47265"/>
    <w:rsid w:val="00A6449A"/>
    <w:rsid w:val="00B015E0"/>
    <w:rsid w:val="00B60AD0"/>
    <w:rsid w:val="00B813D4"/>
    <w:rsid w:val="00B8498E"/>
    <w:rsid w:val="00BF6E71"/>
    <w:rsid w:val="00C35915"/>
    <w:rsid w:val="00C4366A"/>
    <w:rsid w:val="00C563A5"/>
    <w:rsid w:val="00C60360"/>
    <w:rsid w:val="00C9492D"/>
    <w:rsid w:val="00CA43BC"/>
    <w:rsid w:val="00CE2B54"/>
    <w:rsid w:val="00D6141C"/>
    <w:rsid w:val="00E06D90"/>
    <w:rsid w:val="00E67EF5"/>
    <w:rsid w:val="00E87F33"/>
    <w:rsid w:val="00EB2AE7"/>
    <w:rsid w:val="00EE5F87"/>
    <w:rsid w:val="00F051AF"/>
    <w:rsid w:val="00F272CB"/>
    <w:rsid w:val="00F310A2"/>
    <w:rsid w:val="00F82075"/>
    <w:rsid w:val="00FA2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6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uiPriority w:val="99"/>
    <w:semiHidden/>
    <w:rsid w:val="00841866"/>
    <w:pPr>
      <w:spacing w:after="160" w:line="240" w:lineRule="exact"/>
    </w:pPr>
    <w:rPr>
      <w:rFonts w:ascii="Arial" w:hAnsi="Arial" w:cs="Arial"/>
    </w:rPr>
  </w:style>
  <w:style w:type="table" w:styleId="TableGrid">
    <w:name w:val="Table Grid"/>
    <w:basedOn w:val="TableNormal"/>
    <w:uiPriority w:val="99"/>
    <w:rsid w:val="0084186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uiPriority w:val="99"/>
    <w:rsid w:val="0084186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B015E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D0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0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210</TotalTime>
  <Pages>2</Pages>
  <Words>575</Words>
  <Characters>3283</Characters>
  <Application>Microsoft Office Outlook</Application>
  <DocSecurity>0</DocSecurity>
  <Lines>0</Lines>
  <Paragraphs>0</Paragraphs>
  <ScaleCrop>false</ScaleCrop>
  <Company>http://viet4room.com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Ngoc Tan</cp:lastModifiedBy>
  <cp:revision>63</cp:revision>
  <dcterms:created xsi:type="dcterms:W3CDTF">2015-03-12T03:34:00Z</dcterms:created>
  <dcterms:modified xsi:type="dcterms:W3CDTF">2015-04-07T00:54:00Z</dcterms:modified>
</cp:coreProperties>
</file>